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D2796" w14:textId="3D7BEDCA" w:rsidR="006B2F86" w:rsidRDefault="00CA71B3" w:rsidP="00E71FC3">
      <w:pPr>
        <w:pStyle w:val="NoSpacing"/>
      </w:pPr>
      <w:r>
        <w:rPr>
          <w:u w:val="single"/>
        </w:rPr>
        <w:t>Joan CLAYDON</w:t>
      </w:r>
      <w:r>
        <w:t xml:space="preserve">    </w:t>
      </w:r>
      <w:proofErr w:type="gramStart"/>
      <w:r>
        <w:t xml:space="preserve">   (</w:t>
      </w:r>
      <w:proofErr w:type="gramEnd"/>
      <w:r>
        <w:t>fl.1442)</w:t>
      </w:r>
    </w:p>
    <w:p w14:paraId="565E293C" w14:textId="73A97D89" w:rsidR="00CA71B3" w:rsidRDefault="00CA71B3" w:rsidP="00E71FC3">
      <w:pPr>
        <w:pStyle w:val="NoSpacing"/>
      </w:pPr>
      <w:r>
        <w:t>of Haverhill, Suffolk.</w:t>
      </w:r>
    </w:p>
    <w:p w14:paraId="4841F5FE" w14:textId="2586E99E" w:rsidR="00CA71B3" w:rsidRDefault="00CA71B3" w:rsidP="00E71FC3">
      <w:pPr>
        <w:pStyle w:val="NoSpacing"/>
      </w:pPr>
    </w:p>
    <w:p w14:paraId="43BD0BCB" w14:textId="467A49D4" w:rsidR="00CA71B3" w:rsidRDefault="00CA71B3" w:rsidP="00E71FC3">
      <w:pPr>
        <w:pStyle w:val="NoSpacing"/>
      </w:pPr>
    </w:p>
    <w:p w14:paraId="5C6F371C" w14:textId="57F29646" w:rsidR="00CA71B3" w:rsidRDefault="00CA71B3" w:rsidP="00E71FC3">
      <w:pPr>
        <w:pStyle w:val="NoSpacing"/>
      </w:pPr>
      <w:r>
        <w:t>= John(q.v.).   (“Sudbury Wills” vol.1 pp.77-8)</w:t>
      </w:r>
    </w:p>
    <w:p w14:paraId="107BDF16" w14:textId="6788148F" w:rsidR="00CA71B3" w:rsidRDefault="00CA71B3" w:rsidP="00E71FC3">
      <w:pPr>
        <w:pStyle w:val="NoSpacing"/>
      </w:pPr>
      <w:r>
        <w:t>2 sons and 2 daughters, none of which are named.   (ibid.)</w:t>
      </w:r>
    </w:p>
    <w:p w14:paraId="06F36969" w14:textId="431F9286" w:rsidR="00CA71B3" w:rsidRDefault="00CA71B3" w:rsidP="00E71FC3">
      <w:pPr>
        <w:pStyle w:val="NoSpacing"/>
      </w:pPr>
    </w:p>
    <w:p w14:paraId="2D44ED0E" w14:textId="48470BC6" w:rsidR="00CA71B3" w:rsidRDefault="00CA71B3" w:rsidP="00E71FC3">
      <w:pPr>
        <w:pStyle w:val="NoSpacing"/>
      </w:pPr>
    </w:p>
    <w:p w14:paraId="689B9507" w14:textId="1A491567" w:rsidR="00CA71B3" w:rsidRDefault="00CA71B3" w:rsidP="00E71FC3">
      <w:pPr>
        <w:pStyle w:val="NoSpacing"/>
      </w:pPr>
      <w:r>
        <w:t>22 Jun.1442</w:t>
      </w:r>
      <w:r>
        <w:tab/>
        <w:t xml:space="preserve">John made her the executrix of his Will, in which he bequeathed her all </w:t>
      </w:r>
    </w:p>
    <w:p w14:paraId="00C6D894" w14:textId="0D28E39B" w:rsidR="00CA71B3" w:rsidRDefault="00CA71B3" w:rsidP="00E71FC3">
      <w:pPr>
        <w:pStyle w:val="NoSpacing"/>
      </w:pPr>
      <w:r>
        <w:tab/>
      </w:r>
      <w:r>
        <w:tab/>
        <w:t>his lands, tenements and services in Suffolk and a piece of land in Essex.</w:t>
      </w:r>
    </w:p>
    <w:p w14:paraId="74B07005" w14:textId="14C1A74C" w:rsidR="00CA71B3" w:rsidRDefault="00CA71B3" w:rsidP="00E71FC3">
      <w:pPr>
        <w:pStyle w:val="NoSpacing"/>
      </w:pPr>
      <w:r>
        <w:tab/>
      </w:r>
      <w:r>
        <w:tab/>
        <w:t>(ibid.)</w:t>
      </w:r>
    </w:p>
    <w:p w14:paraId="643BD2CB" w14:textId="66129AD3" w:rsidR="00CA71B3" w:rsidRDefault="00CA71B3" w:rsidP="00E71FC3">
      <w:pPr>
        <w:pStyle w:val="NoSpacing"/>
      </w:pPr>
    </w:p>
    <w:p w14:paraId="72CA6BC3" w14:textId="5A95133F" w:rsidR="00CA71B3" w:rsidRDefault="00CA71B3" w:rsidP="00E71FC3">
      <w:pPr>
        <w:pStyle w:val="NoSpacing"/>
      </w:pPr>
    </w:p>
    <w:p w14:paraId="24103806" w14:textId="6757CF94" w:rsidR="00CA71B3" w:rsidRPr="00CA71B3" w:rsidRDefault="00CA71B3" w:rsidP="00E71FC3">
      <w:pPr>
        <w:pStyle w:val="NoSpacing"/>
      </w:pPr>
      <w:r>
        <w:t>8 June 2019</w:t>
      </w:r>
      <w:bookmarkStart w:id="0" w:name="_GoBack"/>
      <w:bookmarkEnd w:id="0"/>
    </w:p>
    <w:sectPr w:rsidR="00CA71B3" w:rsidRPr="00CA71B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BB5EB" w14:textId="77777777" w:rsidR="00CA71B3" w:rsidRDefault="00CA71B3" w:rsidP="00E71FC3">
      <w:pPr>
        <w:spacing w:after="0" w:line="240" w:lineRule="auto"/>
      </w:pPr>
      <w:r>
        <w:separator/>
      </w:r>
    </w:p>
  </w:endnote>
  <w:endnote w:type="continuationSeparator" w:id="0">
    <w:p w14:paraId="448524CE" w14:textId="77777777" w:rsidR="00CA71B3" w:rsidRDefault="00CA71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C5D1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4688E" w14:textId="77777777" w:rsidR="00CA71B3" w:rsidRDefault="00CA71B3" w:rsidP="00E71FC3">
      <w:pPr>
        <w:spacing w:after="0" w:line="240" w:lineRule="auto"/>
      </w:pPr>
      <w:r>
        <w:separator/>
      </w:r>
    </w:p>
  </w:footnote>
  <w:footnote w:type="continuationSeparator" w:id="0">
    <w:p w14:paraId="00BB88DB" w14:textId="77777777" w:rsidR="00CA71B3" w:rsidRDefault="00CA71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1B3"/>
    <w:rsid w:val="001A7C09"/>
    <w:rsid w:val="00577BD5"/>
    <w:rsid w:val="00656CBA"/>
    <w:rsid w:val="006A1F77"/>
    <w:rsid w:val="00733BE7"/>
    <w:rsid w:val="00AB52E8"/>
    <w:rsid w:val="00B16D3F"/>
    <w:rsid w:val="00BB41AC"/>
    <w:rsid w:val="00CA71B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4ACED"/>
  <w15:chartTrackingRefBased/>
  <w15:docId w15:val="{D4F55691-904A-42AD-98C2-AA80C4E0B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2019-06-08T17:00:00Z</dcterms:created>
  <dcterms:modified xsi:type="dcterms:W3CDTF">2019-06-08T17:05:00Z</dcterms:modified>
</cp:coreProperties>
</file>